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B07" w:rsidRDefault="009759E3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UNITA’ DI APPRENDIMENTO</w:t>
      </w: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C03B07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B07" w:rsidRDefault="009759E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DISCIPLINA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B07" w:rsidRDefault="009759E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LINGUA ITALIANA</w:t>
            </w:r>
          </w:p>
        </w:tc>
      </w:tr>
      <w:tr w:rsidR="00C03B07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B07" w:rsidRDefault="009759E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NUMERO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UNITA’ DI APPRENDIMENTO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B07" w:rsidRDefault="009759E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C03B07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B07" w:rsidRDefault="009759E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DATI IDENTIFICATIVI</w:t>
            </w:r>
          </w:p>
        </w:tc>
      </w:tr>
      <w:tr w:rsidR="00C03B07">
        <w:tblPrEx>
          <w:tblCellMar>
            <w:top w:w="0" w:type="dxa"/>
            <w:bottom w:w="0" w:type="dxa"/>
          </w:tblCellMar>
        </w:tblPrEx>
        <w:trPr>
          <w:trHeight w:val="1077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B07" w:rsidRDefault="009759E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TITOLO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B07" w:rsidRDefault="009759E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IL SE' E GLI ALTRI</w:t>
            </w:r>
          </w:p>
        </w:tc>
      </w:tr>
      <w:tr w:rsidR="00C03B07">
        <w:tblPrEx>
          <w:tblCellMar>
            <w:top w:w="0" w:type="dxa"/>
            <w:bottom w:w="0" w:type="dxa"/>
          </w:tblCellMar>
        </w:tblPrEx>
        <w:trPr>
          <w:trHeight w:val="979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B07" w:rsidRDefault="009759E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CLASSE/ALUNNI COINVOLTI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B07" w:rsidRDefault="009759E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ALUNNI DELLE CLASSI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SECONDE</w:t>
            </w:r>
          </w:p>
        </w:tc>
      </w:tr>
    </w:tbl>
    <w:p w:rsidR="00C03B07" w:rsidRDefault="00C03B07">
      <w:pPr>
        <w:pStyle w:val="Standard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9"/>
        <w:gridCol w:w="6509"/>
      </w:tblGrid>
      <w:tr w:rsidR="00C03B07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B07" w:rsidRDefault="009759E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Articolazione dell’unità di apprendimento</w:t>
            </w: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B07" w:rsidRDefault="00C03B07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03B07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B07" w:rsidRDefault="009759E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DELLE</w:t>
            </w:r>
          </w:p>
          <w:p w:rsidR="00C03B07" w:rsidRDefault="009759E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INDICAZIONI</w:t>
            </w:r>
          </w:p>
          <w:p w:rsidR="00C03B07" w:rsidRDefault="009759E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IL  CURRICOLO</w:t>
            </w: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B07" w:rsidRDefault="00C03B0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B07" w:rsidRDefault="009759E3">
            <w:pPr>
              <w:pStyle w:val="Standar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partecipare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scambi linguistici attraverso messaggi chiari e pertinenti rispettando le regole stabilite;</w:t>
            </w:r>
          </w:p>
          <w:p w:rsidR="00C03B07" w:rsidRDefault="009759E3">
            <w:pPr>
              <w:pStyle w:val="Standar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leggere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maniera scorrevole semplici testi 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vario tipo, riconoscendone la funzione e individuandone gli elementi essenziali;</w:t>
            </w:r>
          </w:p>
          <w:p w:rsidR="00C03B07" w:rsidRDefault="009759E3">
            <w:pPr>
              <w:pStyle w:val="Standar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scrivere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con l'aiuto di una traccia, brevi testi di vario tipo;</w:t>
            </w:r>
          </w:p>
          <w:p w:rsidR="00C03B07" w:rsidRDefault="009759E3">
            <w:pPr>
              <w:pStyle w:val="Standar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comprendere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nuovi significati e usare nuove parole ed espressioni;</w:t>
            </w:r>
          </w:p>
          <w:p w:rsidR="00C03B07" w:rsidRDefault="00C03B0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B07" w:rsidRDefault="00C03B0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B07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B07" w:rsidRDefault="009759E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FORMATIVI</w:t>
            </w:r>
          </w:p>
          <w:p w:rsidR="00C03B07" w:rsidRDefault="00C03B0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3B07" w:rsidRDefault="00C03B0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3B07" w:rsidRDefault="00C03B0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3B07" w:rsidRDefault="00C03B0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3B07" w:rsidRDefault="00C03B0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3B07" w:rsidRDefault="00C03B0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3B07" w:rsidRDefault="00C03B0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B07" w:rsidRDefault="00C03B07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B07" w:rsidRDefault="009759E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CONOSCENZE</w:t>
            </w:r>
          </w:p>
          <w:p w:rsidR="00C03B07" w:rsidRDefault="00C03B07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B07" w:rsidRDefault="009759E3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individuare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un testo letto gli elementi descrittivi di persone e/o animali;</w:t>
            </w:r>
          </w:p>
          <w:p w:rsidR="00C03B07" w:rsidRDefault="009759E3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descrivere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persone, animali, cose;</w:t>
            </w:r>
          </w:p>
          <w:p w:rsidR="00C03B07" w:rsidRDefault="009759E3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individuare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la funzione del verbo nella frase;</w:t>
            </w:r>
          </w:p>
          <w:p w:rsidR="00C03B07" w:rsidRDefault="009759E3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individuare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la funzione dell'aggettivo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qualificativoo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nella frase;</w:t>
            </w:r>
          </w:p>
          <w:p w:rsidR="00C03B07" w:rsidRDefault="009759E3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individuare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le macro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categorie del verbo all'interno di una frase;</w:t>
            </w:r>
          </w:p>
          <w:p w:rsidR="00C03B07" w:rsidRDefault="00C03B07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B07" w:rsidRDefault="009759E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ABILITA'</w:t>
            </w:r>
          </w:p>
          <w:p w:rsidR="00C03B07" w:rsidRDefault="00C03B07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B07" w:rsidRDefault="009759E3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descrivere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persone, animali, cose secondo una schema dato;</w:t>
            </w:r>
          </w:p>
          <w:p w:rsidR="00C03B07" w:rsidRDefault="009759E3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scrivere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frasi coerenti all'immagine proposta;</w:t>
            </w:r>
          </w:p>
          <w:p w:rsidR="00C03B07" w:rsidRDefault="00C03B07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B07" w:rsidRDefault="00C03B07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B07" w:rsidRDefault="00C03B07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B07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B07" w:rsidRDefault="009759E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CONTENUTI</w:t>
            </w:r>
          </w:p>
          <w:p w:rsidR="00C03B07" w:rsidRDefault="00C03B0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3B07" w:rsidRDefault="00C03B0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3B07" w:rsidRDefault="00C03B0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3B07" w:rsidRDefault="00C03B0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3B07" w:rsidRDefault="00C03B0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3B07" w:rsidRDefault="00C03B0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3B07" w:rsidRDefault="00C03B0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B07" w:rsidRDefault="00C03B07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B07" w:rsidRDefault="009759E3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Schemi descrittivi;</w:t>
            </w:r>
          </w:p>
          <w:p w:rsidR="00C03B07" w:rsidRDefault="009759E3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difficoltà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ortografiche: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sbr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03B07" w:rsidRDefault="009759E3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uso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dell'h;</w:t>
            </w:r>
          </w:p>
          <w:p w:rsidR="00C03B07" w:rsidRDefault="009759E3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il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verbo al presente – passato – futuro;</w:t>
            </w:r>
          </w:p>
          <w:p w:rsidR="00C03B07" w:rsidRDefault="00C03B0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B07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B07" w:rsidRDefault="009759E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ATTIVITA’</w:t>
            </w:r>
          </w:p>
          <w:p w:rsidR="00C03B07" w:rsidRDefault="00C03B0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3B07" w:rsidRDefault="00C03B0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3B07" w:rsidRDefault="00C03B0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3B07" w:rsidRDefault="00C03B0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3B07" w:rsidRDefault="00C03B0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3B07" w:rsidRDefault="00C03B0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3B07" w:rsidRDefault="00C03B0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B07" w:rsidRDefault="00C03B0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B07" w:rsidRDefault="009759E3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Lettura analitica di testi descrittivi;</w:t>
            </w:r>
          </w:p>
          <w:p w:rsidR="00C03B07" w:rsidRDefault="009759E3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produzione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 testi descrittivi con schema guida;</w:t>
            </w:r>
          </w:p>
          <w:p w:rsidR="00C03B07" w:rsidRDefault="009759E3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associazione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nome – qualità;</w:t>
            </w:r>
          </w:p>
          <w:p w:rsidR="00C03B07" w:rsidRDefault="009759E3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giochi linguistici per l'uso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dell'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 e dei gruppi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sbr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03B07" w:rsidRDefault="00C03B0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3B07" w:rsidRDefault="00C03B07">
      <w:pPr>
        <w:pStyle w:val="Standard"/>
        <w:rPr>
          <w:rFonts w:ascii="Times New Roman" w:hAnsi="Times New Roman" w:cs="Times New Roman"/>
          <w:b/>
          <w:sz w:val="28"/>
          <w:szCs w:val="28"/>
        </w:rPr>
      </w:pPr>
    </w:p>
    <w:p w:rsidR="00C03B07" w:rsidRDefault="00C03B07">
      <w:pPr>
        <w:pStyle w:val="Standard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5"/>
        <w:gridCol w:w="6503"/>
      </w:tblGrid>
      <w:tr w:rsidR="00C03B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B07" w:rsidRDefault="009759E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MEDIAZIONE/ORGANIZZAZIONE DIDATTICA</w:t>
            </w: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B07" w:rsidRDefault="00C03B07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B07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B07" w:rsidRDefault="009759E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TEMPI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(DURATA UA)</w:t>
            </w:r>
          </w:p>
          <w:p w:rsidR="00C03B07" w:rsidRDefault="00C03B0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3B07" w:rsidRDefault="00C03B0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B07" w:rsidRDefault="00C03B0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B07" w:rsidRDefault="009759E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dicembre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gennaio</w:t>
            </w:r>
          </w:p>
        </w:tc>
      </w:tr>
      <w:tr w:rsidR="00C03B07">
        <w:tblPrEx>
          <w:tblCellMar>
            <w:top w:w="0" w:type="dxa"/>
            <w:bottom w:w="0" w:type="dxa"/>
          </w:tblCellMar>
        </w:tblPrEx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B07" w:rsidRDefault="009759E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</w:t>
            </w:r>
          </w:p>
          <w:p w:rsidR="00C03B07" w:rsidRDefault="00C03B0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3B07" w:rsidRDefault="00C03B0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3B07" w:rsidRDefault="00C03B0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3B07" w:rsidRDefault="00C03B0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B07" w:rsidRDefault="00C03B07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B07" w:rsidRDefault="009759E3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Approccio metacognitivo;</w:t>
            </w:r>
          </w:p>
          <w:p w:rsidR="00C03B07" w:rsidRDefault="009759E3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didattica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della curiosità e dell'interesse;</w:t>
            </w:r>
          </w:p>
          <w:p w:rsidR="00C03B07" w:rsidRDefault="009759E3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didattica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della ricerca;</w:t>
            </w:r>
          </w:p>
          <w:p w:rsidR="00C03B07" w:rsidRDefault="009759E3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attività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individuali e di gruppo;</w:t>
            </w:r>
          </w:p>
          <w:p w:rsidR="00C03B07" w:rsidRDefault="00C03B07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B07">
        <w:tblPrEx>
          <w:tblCellMar>
            <w:top w:w="0" w:type="dxa"/>
            <w:bottom w:w="0" w:type="dxa"/>
          </w:tblCellMar>
        </w:tblPrEx>
        <w:trPr>
          <w:trHeight w:hRule="exact" w:val="1105"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B07" w:rsidRDefault="009759E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RACCORDI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</w:p>
          <w:p w:rsidR="00C03B07" w:rsidRDefault="009759E3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</w:t>
            </w:r>
            <w:proofErr w:type="gramEnd"/>
          </w:p>
          <w:p w:rsidR="00C03B07" w:rsidRDefault="00C03B0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03B07" w:rsidRDefault="00C03B0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03B07" w:rsidRDefault="00C03B0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03B07" w:rsidRDefault="00C03B0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B07" w:rsidRDefault="00C03B07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3B07" w:rsidRDefault="009759E3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Storia – cittadinanza e Costituzione –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Educazione all'immagine – educazione interculturale;    </w:t>
            </w:r>
          </w:p>
        </w:tc>
      </w:tr>
    </w:tbl>
    <w:p w:rsidR="00C03B07" w:rsidRDefault="00C03B07">
      <w:pPr>
        <w:pStyle w:val="Standard"/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78"/>
      </w:tblGrid>
      <w:tr w:rsidR="00C03B07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B07" w:rsidRDefault="009759E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CONTROLLO DEGLI APPRENDIMENTI</w:t>
            </w:r>
          </w:p>
        </w:tc>
      </w:tr>
      <w:tr w:rsidR="00C03B07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B07" w:rsidRDefault="009759E3">
            <w:pPr>
              <w:pStyle w:val="Standard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VERIFICHE ORALI</w:t>
            </w:r>
          </w:p>
        </w:tc>
      </w:tr>
      <w:tr w:rsidR="00C03B07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B07" w:rsidRDefault="009759E3">
            <w:pPr>
              <w:pStyle w:val="Standard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VERIFICHE SCRITTE</w:t>
            </w:r>
          </w:p>
        </w:tc>
      </w:tr>
      <w:tr w:rsidR="00C03B07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97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B07" w:rsidRDefault="009759E3">
            <w:pPr>
              <w:pStyle w:val="Standard"/>
              <w:numPr>
                <w:ilvl w:val="0"/>
                <w:numId w:val="9"/>
              </w:num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ALTRO:</w:t>
            </w:r>
          </w:p>
          <w:p w:rsidR="00C03B07" w:rsidRDefault="009759E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L'alunno deve essere in grado di scrivere e rielaborare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semplici testi ortograficamente corretti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03B07" w:rsidRDefault="009759E3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l'alunno deve saper descrivere persone, animali, cose, secondo uno schema dato;</w:t>
            </w:r>
          </w:p>
        </w:tc>
      </w:tr>
      <w:tr w:rsidR="00C03B07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97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B07" w:rsidRDefault="00C03B07"/>
        </w:tc>
      </w:tr>
      <w:tr w:rsidR="00C03B07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97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3B07" w:rsidRDefault="00C03B07"/>
        </w:tc>
      </w:tr>
    </w:tbl>
    <w:p w:rsidR="00C03B07" w:rsidRDefault="00C03B07">
      <w:pPr>
        <w:pStyle w:val="Standard"/>
      </w:pPr>
    </w:p>
    <w:sectPr w:rsidR="00C03B07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759E3">
      <w:pPr>
        <w:spacing w:after="0" w:line="240" w:lineRule="auto"/>
      </w:pPr>
      <w:r>
        <w:separator/>
      </w:r>
    </w:p>
  </w:endnote>
  <w:endnote w:type="continuationSeparator" w:id="0">
    <w:p w:rsidR="00000000" w:rsidRDefault="00975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759E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00000" w:rsidRDefault="009759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8.25pt" o:bullet="t">
        <v:imagedata r:id="rId1" o:title=""/>
      </v:shape>
    </w:pict>
  </w:numPicBullet>
  <w:abstractNum w:abstractNumId="0">
    <w:nsid w:val="114F2C61"/>
    <w:multiLevelType w:val="multilevel"/>
    <w:tmpl w:val="6408055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">
    <w:nsid w:val="14AF3BE5"/>
    <w:multiLevelType w:val="multilevel"/>
    <w:tmpl w:val="1226C19E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2">
    <w:nsid w:val="1A6301F8"/>
    <w:multiLevelType w:val="multilevel"/>
    <w:tmpl w:val="8A78B35E"/>
    <w:styleLink w:val="WWNum1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3">
    <w:nsid w:val="25684604"/>
    <w:multiLevelType w:val="multilevel"/>
    <w:tmpl w:val="8E84E5B8"/>
    <w:styleLink w:val="WWNum3"/>
    <w:lvl w:ilvl="0">
      <w:numFmt w:val="bullet"/>
      <w:lvlText w:val="o"/>
      <w:lvlJc w:val="left"/>
      <w:rPr>
        <w:rFonts w:ascii="Times New Roman" w:hAnsi="Times New Roman" w:cs="Courier New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4">
    <w:nsid w:val="2E8A3032"/>
    <w:multiLevelType w:val="multilevel"/>
    <w:tmpl w:val="635C41A0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5">
    <w:nsid w:val="3F4449FB"/>
    <w:multiLevelType w:val="multilevel"/>
    <w:tmpl w:val="C53ABAD0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6">
    <w:nsid w:val="520F5E7E"/>
    <w:multiLevelType w:val="multilevel"/>
    <w:tmpl w:val="7ED083C0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7">
    <w:nsid w:val="61FF4389"/>
    <w:multiLevelType w:val="multilevel"/>
    <w:tmpl w:val="5ECAE1AE"/>
    <w:styleLink w:val="WWNum2"/>
    <w:lvl w:ilvl="0">
      <w:numFmt w:val="bullet"/>
      <w:lvlText w:val="o"/>
      <w:lvlJc w:val="left"/>
      <w:rPr>
        <w:rFonts w:ascii="Times New Roman" w:hAnsi="Times New Roman" w:cs="Courier New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8">
    <w:nsid w:val="6B057159"/>
    <w:multiLevelType w:val="multilevel"/>
    <w:tmpl w:val="5B761DDE"/>
    <w:lvl w:ilvl="0">
      <w:numFmt w:val="bullet"/>
      <w:lvlText w:val=""/>
      <w:lvlPicBulletId w:val="0"/>
      <w:lvlJc w:val="left"/>
      <w:rPr>
        <w:rFonts w:hAnsi="Symbol" w:hint="default"/>
        <w:sz w:val="17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0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C03B07"/>
    <w:rsid w:val="009759E3"/>
    <w:rsid w:val="00C03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ListLabel1">
    <w:name w:val="ListLabel 1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ListLabel1">
    <w:name w:val="ListLabel 1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</dc:creator>
  <cp:lastModifiedBy>Nino</cp:lastModifiedBy>
  <cp:revision>2</cp:revision>
  <dcterms:created xsi:type="dcterms:W3CDTF">2015-11-04T19:22:00Z</dcterms:created>
  <dcterms:modified xsi:type="dcterms:W3CDTF">2015-11-04T19:22:00Z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